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B071B" w14:textId="02428918" w:rsidR="00232590" w:rsidRDefault="00232590" w:rsidP="002325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55EA" w:rsidRPr="00C26EEC">
        <w:rPr>
          <w:b/>
          <w:bCs/>
          <w:noProof/>
          <w:sz w:val="24"/>
        </w:rPr>
        <w:t>SP-231</w:t>
      </w:r>
      <w:r w:rsidR="009871AF" w:rsidRPr="00C26EEC">
        <w:rPr>
          <w:b/>
          <w:bCs/>
          <w:noProof/>
          <w:sz w:val="24"/>
        </w:rPr>
        <w:t>736</w:t>
      </w:r>
    </w:p>
    <w:p w14:paraId="3B2C5440" w14:textId="77777777" w:rsidR="00232590" w:rsidRPr="007861B8" w:rsidRDefault="00232590" w:rsidP="0023259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2EA8F2FE" w14:textId="77777777" w:rsidR="00232590" w:rsidRPr="00771E0C" w:rsidRDefault="00232590" w:rsidP="00232590">
      <w:pPr>
        <w:pStyle w:val="Guidance"/>
        <w:rPr>
          <w:rFonts w:cs="Arial"/>
        </w:rPr>
      </w:pPr>
    </w:p>
    <w:p w14:paraId="227EC8A7" w14:textId="77777777" w:rsidR="00232590" w:rsidRPr="005B3369" w:rsidRDefault="00232590" w:rsidP="00232590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E461FE" w14:textId="77777777" w:rsidR="00232590" w:rsidRPr="00EF4BE0" w:rsidRDefault="00232590" w:rsidP="00232590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890375E" w14:textId="2D480FE7" w:rsidR="00232590" w:rsidRPr="00EF4BE0" w:rsidRDefault="00232590" w:rsidP="0023259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232590">
        <w:rPr>
          <w:rFonts w:ascii="Arial" w:eastAsia="Batang" w:hAnsi="Arial" w:cs="Arial"/>
          <w:b/>
          <w:sz w:val="24"/>
          <w:szCs w:val="24"/>
          <w:lang w:eastAsia="zh-CN"/>
        </w:rPr>
        <w:t>Study on Enablers for Security Monitoring</w:t>
      </w:r>
    </w:p>
    <w:p w14:paraId="4FA91925" w14:textId="77777777" w:rsidR="00232590" w:rsidRPr="00EF4BE0" w:rsidRDefault="00232590" w:rsidP="00232590">
      <w:pPr>
        <w:pStyle w:val="Guidance"/>
      </w:pPr>
    </w:p>
    <w:p w14:paraId="25366DFF" w14:textId="77777777" w:rsidR="00232590" w:rsidRDefault="00232590" w:rsidP="00232590">
      <w:pPr>
        <w:tabs>
          <w:tab w:val="left" w:pos="2127"/>
        </w:tabs>
        <w:ind w:left="2127" w:hanging="2127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6CEA08" w14:textId="77777777" w:rsidR="00232590" w:rsidRDefault="00232590" w:rsidP="00B708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B66DCE" w14:textId="4E20626E" w:rsidR="00CE616B" w:rsidRDefault="00B7080E" w:rsidP="00B70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52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E616B" w:rsidRPr="00C26EEC">
        <w:rPr>
          <w:b/>
          <w:noProof/>
          <w:sz w:val="24"/>
        </w:rPr>
        <w:t>S5-238264</w:t>
      </w:r>
    </w:p>
    <w:p w14:paraId="02D2ADE6" w14:textId="4A9A19AC" w:rsidR="00CE616B" w:rsidRPr="001B5483" w:rsidRDefault="00B7080E" w:rsidP="00CE616B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2"/>
        </w:rPr>
      </w:pPr>
      <w:r w:rsidRPr="00301498">
        <w:rPr>
          <w:b/>
          <w:sz w:val="24"/>
        </w:rPr>
        <w:t>Chicago, US, 13-17 November, 2023</w:t>
      </w:r>
      <w:r w:rsidRPr="006C2E80">
        <w:tab/>
      </w:r>
      <w:r w:rsidR="00CE616B" w:rsidRPr="001B5483">
        <w:rPr>
          <w:b/>
          <w:i/>
          <w:noProof/>
          <w:sz w:val="18"/>
          <w:szCs w:val="12"/>
        </w:rPr>
        <w:t>(revision of S5-237578)</w:t>
      </w:r>
    </w:p>
    <w:p w14:paraId="7B317C6E" w14:textId="676609A6" w:rsidR="00B7080E" w:rsidRDefault="00B7080E" w:rsidP="00B708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47F8159" w14:textId="77777777" w:rsidR="00B7080E" w:rsidRPr="006C2E80" w:rsidRDefault="00B7080E" w:rsidP="00B7080E">
      <w:pPr>
        <w:pStyle w:val="Header"/>
        <w:tabs>
          <w:tab w:val="right" w:pos="9638"/>
        </w:tabs>
        <w:rPr>
          <w:sz w:val="20"/>
        </w:rPr>
      </w:pPr>
    </w:p>
    <w:p w14:paraId="1A91F0B3" w14:textId="5355F430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Source: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Nokia, Nokia Shanghai Bell</w:t>
      </w:r>
      <w:r w:rsidR="00DE488D"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, Deutsch Telekom</w:t>
      </w:r>
    </w:p>
    <w:p w14:paraId="6BCBD3CC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Title: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New SID on Enablers for Security Monitoring</w:t>
      </w:r>
    </w:p>
    <w:p w14:paraId="058931F9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Approval</w:t>
      </w:r>
    </w:p>
    <w:p w14:paraId="7B4ED07B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6.2.2</w:t>
      </w:r>
    </w:p>
    <w:p w14:paraId="028C079C" w14:textId="77777777" w:rsidR="006C2E80" w:rsidRPr="0095795F" w:rsidRDefault="006C2E80" w:rsidP="00E64D17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64D1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1377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</w:t>
      </w:r>
      <w:r w:rsidR="00F67D73">
        <w:t>Enablers for Security Monitoring</w:t>
      </w:r>
    </w:p>
    <w:p w14:paraId="2730900B" w14:textId="577FB4B2" w:rsidR="003F268E" w:rsidRPr="00BA3A53" w:rsidRDefault="003F268E" w:rsidP="00E64D17">
      <w:pPr>
        <w:pStyle w:val="Guidance"/>
      </w:pPr>
    </w:p>
    <w:p w14:paraId="289CB42C" w14:textId="326752E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025CA" w:rsidRPr="008025CA">
        <w:t xml:space="preserve"> FS_SECM</w:t>
      </w:r>
    </w:p>
    <w:p w14:paraId="0D12AE1F" w14:textId="7D1E457B" w:rsidR="00B078D6" w:rsidRDefault="00B078D6" w:rsidP="00E64D17">
      <w:pPr>
        <w:pStyle w:val="Guidance"/>
      </w:pPr>
    </w:p>
    <w:p w14:paraId="679E2B2D" w14:textId="3BA2407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8699F" w:rsidRPr="00B8699F">
        <w:t>1020016</w:t>
      </w:r>
    </w:p>
    <w:p w14:paraId="20AE909D" w14:textId="30711DE6" w:rsidR="00B078D6" w:rsidRDefault="00D31CC8" w:rsidP="00E64D17">
      <w:pPr>
        <w:pStyle w:val="Guidance"/>
      </w:pPr>
      <w:r>
        <w:t xml:space="preserve"> </w:t>
      </w:r>
    </w:p>
    <w:p w14:paraId="63EE9719" w14:textId="4060852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</w:t>
      </w:r>
      <w:r w:rsidR="00F67D73">
        <w:rPr>
          <w:iCs/>
        </w:rPr>
        <w:t>9</w:t>
      </w:r>
    </w:p>
    <w:p w14:paraId="53277F89" w14:textId="3FF823FC" w:rsidR="003F7142" w:rsidRPr="006C2E80" w:rsidRDefault="003F7142" w:rsidP="00E64D1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64D1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64D1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64D1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64D1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64D1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64D1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64D1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1E243B3" w:rsidR="004260A5" w:rsidRDefault="004260A5" w:rsidP="00E64D17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64D1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64D1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64D17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64D1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64D1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04C0BE2" w:rsidR="004260A5" w:rsidRDefault="00F67D73" w:rsidP="00E64D1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E64D1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4355917A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871AF" w14:paraId="37A83AC6" w14:textId="77777777" w:rsidTr="007D6D0B">
        <w:trPr>
          <w:cantSplit/>
          <w:jc w:val="center"/>
        </w:trPr>
        <w:tc>
          <w:tcPr>
            <w:tcW w:w="452" w:type="dxa"/>
          </w:tcPr>
          <w:p w14:paraId="10F26339" w14:textId="77777777" w:rsidR="009871AF" w:rsidRDefault="009871AF" w:rsidP="007D6D0B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D536E8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871AF" w14:paraId="219DFC8F" w14:textId="77777777" w:rsidTr="007D6D0B">
        <w:trPr>
          <w:cantSplit/>
          <w:jc w:val="center"/>
        </w:trPr>
        <w:tc>
          <w:tcPr>
            <w:tcW w:w="452" w:type="dxa"/>
          </w:tcPr>
          <w:p w14:paraId="4BE38543" w14:textId="77777777" w:rsidR="009871AF" w:rsidRDefault="009871AF" w:rsidP="007D6D0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7C322E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871AF" w14:paraId="714C6845" w14:textId="77777777" w:rsidTr="007D6D0B">
        <w:trPr>
          <w:cantSplit/>
          <w:jc w:val="center"/>
        </w:trPr>
        <w:tc>
          <w:tcPr>
            <w:tcW w:w="452" w:type="dxa"/>
          </w:tcPr>
          <w:p w14:paraId="44EEB884" w14:textId="77777777" w:rsidR="009871AF" w:rsidRDefault="009871AF" w:rsidP="007D6D0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296D22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871AF" w14:paraId="5DE33D11" w14:textId="77777777" w:rsidTr="007D6D0B">
        <w:trPr>
          <w:cantSplit/>
          <w:jc w:val="center"/>
        </w:trPr>
        <w:tc>
          <w:tcPr>
            <w:tcW w:w="452" w:type="dxa"/>
          </w:tcPr>
          <w:p w14:paraId="1B4924BE" w14:textId="77777777" w:rsidR="009871AF" w:rsidRDefault="009871AF" w:rsidP="007D6D0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13424C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871AF" w14:paraId="3E13A80E" w14:textId="77777777" w:rsidTr="007D6D0B">
        <w:trPr>
          <w:cantSplit/>
          <w:jc w:val="center"/>
        </w:trPr>
        <w:tc>
          <w:tcPr>
            <w:tcW w:w="452" w:type="dxa"/>
          </w:tcPr>
          <w:p w14:paraId="71AA9EBF" w14:textId="77777777" w:rsidR="009871AF" w:rsidRDefault="009871AF" w:rsidP="007D6D0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9902F8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4BAD827" w14:textId="015C4025" w:rsidR="009871AF" w:rsidRDefault="009871AF" w:rsidP="009871AF">
      <w:pPr>
        <w:rPr>
          <w:rFonts w:eastAsia="Yu Mincho"/>
        </w:rPr>
      </w:pPr>
    </w:p>
    <w:p w14:paraId="169DD7E0" w14:textId="77777777" w:rsidR="004876B9" w:rsidRDefault="004876B9" w:rsidP="00E64D1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64D1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64D1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64D1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64D1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7064CEE" w:rsidR="008835FC" w:rsidRDefault="005B6263" w:rsidP="00E64D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6AE820B7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64D17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64D17">
            <w:pPr>
              <w:pStyle w:val="TAL"/>
            </w:pPr>
          </w:p>
        </w:tc>
      </w:tr>
    </w:tbl>
    <w:p w14:paraId="7C3FBD77" w14:textId="77777777" w:rsidR="004876B9" w:rsidRDefault="004876B9" w:rsidP="00E64D17"/>
    <w:p w14:paraId="34548301" w14:textId="77777777" w:rsidR="004876B9" w:rsidRDefault="004876B9" w:rsidP="007622B5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E64D1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E64D17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E64D17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8F395AC" w:rsidR="00DC6157" w:rsidRPr="00D162C8" w:rsidRDefault="00DC6157" w:rsidP="00E64D17">
            <w:pPr>
              <w:pStyle w:val="TAL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33CFE0E6" w:rsidR="00DC6157" w:rsidRPr="00D162C8" w:rsidRDefault="00DC6157" w:rsidP="00E64D17">
            <w:pPr>
              <w:pStyle w:val="TAL"/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16A69511" w:rsidR="00DC6157" w:rsidRPr="00D162C8" w:rsidRDefault="00DC6157" w:rsidP="00E64D17">
            <w:pPr>
              <w:pStyle w:val="Guidance"/>
            </w:pPr>
          </w:p>
        </w:tc>
      </w:tr>
    </w:tbl>
    <w:p w14:paraId="6BC7072F" w14:textId="5F7EE1A9" w:rsidR="006C2E80" w:rsidRDefault="006C2E80" w:rsidP="00E64D1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687B27" w14:textId="274CEA8F" w:rsidR="00521185" w:rsidRDefault="00521185" w:rsidP="00E64D17">
      <w:pPr>
        <w:rPr>
          <w:lang w:eastAsia="zh-CN"/>
        </w:rPr>
      </w:pPr>
      <w:r>
        <w:rPr>
          <w:lang w:eastAsia="zh-CN"/>
        </w:rPr>
        <w:t xml:space="preserve">With the network management capabilities expanding immensely towards 5G Advanced and beyond, security needs to be enhanced. </w:t>
      </w:r>
      <w:r w:rsidR="00694B7E">
        <w:rPr>
          <w:lang w:eastAsia="zh-CN"/>
        </w:rPr>
        <w:t xml:space="preserve">Today we have analytics function in the network like the </w:t>
      </w:r>
      <w:r w:rsidR="00BF4999">
        <w:rPr>
          <w:lang w:eastAsia="zh-CN"/>
        </w:rPr>
        <w:t xml:space="preserve">MDAS and </w:t>
      </w:r>
      <w:r w:rsidR="00694B7E">
        <w:rPr>
          <w:lang w:eastAsia="zh-CN"/>
        </w:rPr>
        <w:t xml:space="preserve">NWDAF. They have minimal placeholders for analytics for security. </w:t>
      </w:r>
      <w:r w:rsidR="00BF4999">
        <w:rPr>
          <w:lang w:eastAsia="zh-CN"/>
        </w:rPr>
        <w:t>Considering the complexity of the 5G networks and beyond we need enhancements to automatically and continuously monitoring the security health of the network. Hence for such automated security monitoring, b</w:t>
      </w:r>
      <w:r>
        <w:rPr>
          <w:lang w:eastAsia="zh-CN"/>
        </w:rPr>
        <w:t xml:space="preserve">elow are </w:t>
      </w:r>
      <w:r w:rsidR="00BF4999">
        <w:rPr>
          <w:lang w:eastAsia="zh-CN"/>
        </w:rPr>
        <w:t xml:space="preserve">the security data management related </w:t>
      </w:r>
      <w:r>
        <w:rPr>
          <w:lang w:eastAsia="zh-CN"/>
        </w:rPr>
        <w:t>topics which are the focus to begin with.</w:t>
      </w:r>
      <w:r w:rsidR="00694B7E">
        <w:rPr>
          <w:lang w:eastAsia="zh-CN"/>
        </w:rPr>
        <w:t xml:space="preserve"> </w:t>
      </w:r>
    </w:p>
    <w:p w14:paraId="486C85D1" w14:textId="77777777" w:rsidR="00521185" w:rsidRDefault="00521185" w:rsidP="00E64D17">
      <w:pPr>
        <w:rPr>
          <w:lang w:eastAsia="zh-CN"/>
        </w:rPr>
      </w:pPr>
      <w:r>
        <w:rPr>
          <w:lang w:eastAsia="zh-CN"/>
        </w:rPr>
        <w:t>Potential scope includes:</w:t>
      </w:r>
    </w:p>
    <w:p w14:paraId="4283E6B8" w14:textId="19A50769" w:rsidR="00521185" w:rsidRDefault="00521185" w:rsidP="00E64D17">
      <w:pPr>
        <w:rPr>
          <w:lang w:eastAsia="zh-CN"/>
        </w:rPr>
      </w:pPr>
      <w:r>
        <w:rPr>
          <w:lang w:eastAsia="zh-CN"/>
        </w:rPr>
        <w:t>(</w:t>
      </w:r>
      <w:r w:rsidR="00E64D17">
        <w:rPr>
          <w:lang w:eastAsia="zh-CN"/>
        </w:rPr>
        <w:t>1</w:t>
      </w:r>
      <w:r>
        <w:rPr>
          <w:lang w:eastAsia="zh-CN"/>
        </w:rPr>
        <w:t xml:space="preserve">) </w:t>
      </w:r>
      <w:r w:rsidR="00321CF4">
        <w:rPr>
          <w:lang w:eastAsia="zh-CN"/>
        </w:rPr>
        <w:t>S</w:t>
      </w:r>
      <w:r>
        <w:rPr>
          <w:lang w:eastAsia="zh-CN"/>
        </w:rPr>
        <w:t xml:space="preserve">ecurity alarms: Events leading to security breaches need regular monitoring and inform users in a management system. This can be accomplished with the </w:t>
      </w:r>
      <w:r w:rsidR="00B23437">
        <w:rPr>
          <w:lang w:eastAsia="zh-CN"/>
        </w:rPr>
        <w:t xml:space="preserve">use </w:t>
      </w:r>
      <w:r>
        <w:rPr>
          <w:lang w:eastAsia="zh-CN"/>
        </w:rPr>
        <w:t>of security related alarms.</w:t>
      </w:r>
      <w:r w:rsidR="00C93981">
        <w:rPr>
          <w:lang w:eastAsia="zh-CN"/>
        </w:rPr>
        <w:t xml:space="preserve"> For </w:t>
      </w:r>
      <w:proofErr w:type="gramStart"/>
      <w:r w:rsidR="00C93981">
        <w:rPr>
          <w:lang w:eastAsia="zh-CN"/>
        </w:rPr>
        <w:t>example</w:t>
      </w:r>
      <w:proofErr w:type="gramEnd"/>
      <w:r w:rsidR="00C93981">
        <w:rPr>
          <w:lang w:eastAsia="zh-CN"/>
        </w:rPr>
        <w:t xml:space="preserve"> the </w:t>
      </w:r>
      <w:r w:rsidR="00694B7E">
        <w:rPr>
          <w:lang w:eastAsia="zh-CN"/>
        </w:rPr>
        <w:t>d</w:t>
      </w:r>
      <w:r w:rsidR="00C93981">
        <w:rPr>
          <w:lang w:eastAsia="zh-CN"/>
        </w:rPr>
        <w:t xml:space="preserve">ata type </w:t>
      </w:r>
      <w:proofErr w:type="spellStart"/>
      <w:r w:rsidR="00C93981">
        <w:rPr>
          <w:lang w:eastAsia="zh-CN"/>
        </w:rPr>
        <w:t>AlarmList</w:t>
      </w:r>
      <w:proofErr w:type="spellEnd"/>
      <w:r w:rsidR="00C93981">
        <w:rPr>
          <w:lang w:eastAsia="zh-CN"/>
        </w:rPr>
        <w:t xml:space="preserve"> as defined in TS28.622 has optional </w:t>
      </w:r>
      <w:proofErr w:type="spellStart"/>
      <w:r w:rsidR="00C93981">
        <w:rPr>
          <w:lang w:eastAsia="zh-CN"/>
        </w:rPr>
        <w:t>securityAlarmDetector</w:t>
      </w:r>
      <w:proofErr w:type="spellEnd"/>
      <w:r w:rsidR="00C93981">
        <w:rPr>
          <w:lang w:eastAsia="zh-CN"/>
        </w:rPr>
        <w:t xml:space="preserve"> attribute. But there </w:t>
      </w:r>
      <w:r w:rsidR="00B23437">
        <w:rPr>
          <w:lang w:eastAsia="zh-CN"/>
        </w:rPr>
        <w:t>are</w:t>
      </w:r>
      <w:r w:rsidR="00C93981">
        <w:rPr>
          <w:lang w:eastAsia="zh-CN"/>
        </w:rPr>
        <w:t xml:space="preserve"> no events defined as to when this needs to be populated and triggered. This </w:t>
      </w:r>
      <w:r w:rsidR="00694B7E">
        <w:rPr>
          <w:lang w:eastAsia="zh-CN"/>
        </w:rPr>
        <w:t xml:space="preserve">needs a study to identify the </w:t>
      </w:r>
      <w:r w:rsidR="00B23437">
        <w:rPr>
          <w:lang w:eastAsia="zh-CN"/>
        </w:rPr>
        <w:t xml:space="preserve">necessary </w:t>
      </w:r>
      <w:r w:rsidR="00694B7E">
        <w:rPr>
          <w:lang w:eastAsia="zh-CN"/>
        </w:rPr>
        <w:t>enhancement</w:t>
      </w:r>
      <w:r w:rsidR="00B23437">
        <w:rPr>
          <w:lang w:eastAsia="zh-CN"/>
        </w:rPr>
        <w:t>s</w:t>
      </w:r>
      <w:r w:rsidR="00694B7E">
        <w:rPr>
          <w:lang w:eastAsia="zh-CN"/>
        </w:rPr>
        <w:t xml:space="preserve"> in the standards to determine if additional configurations may be needed and possible definitions of new </w:t>
      </w:r>
      <w:r w:rsidR="00482F20">
        <w:rPr>
          <w:lang w:eastAsia="zh-CN"/>
        </w:rPr>
        <w:t>alarms</w:t>
      </w:r>
      <w:r w:rsidR="00B23437">
        <w:rPr>
          <w:lang w:eastAsia="zh-CN"/>
        </w:rPr>
        <w:t xml:space="preserve"> will be needed</w:t>
      </w:r>
      <w:r w:rsidR="00482F20">
        <w:rPr>
          <w:lang w:eastAsia="zh-CN"/>
        </w:rPr>
        <w:t>.</w:t>
      </w:r>
    </w:p>
    <w:p w14:paraId="3A1FDD1B" w14:textId="702466C5" w:rsidR="00E010B7" w:rsidRDefault="00B7080E" w:rsidP="00E64D17">
      <w:pPr>
        <w:rPr>
          <w:lang w:eastAsia="zh-CN"/>
        </w:rPr>
      </w:pPr>
      <w:r w:rsidRPr="00B7080E">
        <w:rPr>
          <w:lang w:val="en-IN" w:eastAsia="zh-CN"/>
        </w:rPr>
        <w:t xml:space="preserve">SA5 needs to study if the required </w:t>
      </w:r>
      <w:r w:rsidR="00B23437">
        <w:rPr>
          <w:lang w:val="en-IN" w:eastAsia="zh-CN"/>
        </w:rPr>
        <w:t xml:space="preserve">management </w:t>
      </w:r>
      <w:r w:rsidRPr="00B7080E">
        <w:rPr>
          <w:lang w:val="en-IN" w:eastAsia="zh-CN"/>
        </w:rPr>
        <w:t xml:space="preserve">infrastructure is sufficient to enable the security monitoring for the NFs including radio and </w:t>
      </w:r>
      <w:r w:rsidR="00B23437">
        <w:rPr>
          <w:lang w:val="en-IN" w:eastAsia="zh-CN"/>
        </w:rPr>
        <w:t>c</w:t>
      </w:r>
      <w:r w:rsidRPr="00B7080E">
        <w:rPr>
          <w:lang w:val="en-IN" w:eastAsia="zh-CN"/>
        </w:rPr>
        <w:t>ore</w:t>
      </w:r>
      <w:r w:rsidR="00B23437">
        <w:rPr>
          <w:lang w:val="en-IN" w:eastAsia="zh-CN"/>
        </w:rPr>
        <w:t xml:space="preserve"> parts</w:t>
      </w:r>
      <w:r w:rsidRPr="00B7080E">
        <w:rPr>
          <w:lang w:val="en-IN" w:eastAsia="zh-CN"/>
        </w:rPr>
        <w:t xml:space="preserve">, </w:t>
      </w:r>
      <w:proofErr w:type="spellStart"/>
      <w:r w:rsidRPr="00B7080E">
        <w:rPr>
          <w:lang w:val="en-IN" w:eastAsia="zh-CN"/>
        </w:rPr>
        <w:t>MnF</w:t>
      </w:r>
      <w:proofErr w:type="spellEnd"/>
      <w:r w:rsidRPr="00B7080E">
        <w:rPr>
          <w:lang w:val="en-IN" w:eastAsia="zh-CN"/>
        </w:rPr>
        <w:t xml:space="preserve"> and UEs</w:t>
      </w:r>
      <w:r w:rsidR="00B23437">
        <w:rPr>
          <w:lang w:val="en-IN" w:eastAsia="zh-CN"/>
        </w:rPr>
        <w:t xml:space="preserve">. </w:t>
      </w:r>
      <w:r w:rsidRPr="00B7080E">
        <w:rPr>
          <w:lang w:val="en-US" w:eastAsia="zh-CN"/>
        </w:rPr>
        <w:t xml:space="preserve">The data provided by UEs could also be used to correlate with other NFs data to help in </w:t>
      </w:r>
      <w:r w:rsidR="00D6345B">
        <w:rPr>
          <w:lang w:val="en-US" w:eastAsia="zh-CN"/>
        </w:rPr>
        <w:t xml:space="preserve">alarm </w:t>
      </w:r>
      <w:proofErr w:type="spellStart"/>
      <w:proofErr w:type="gramStart"/>
      <w:r w:rsidRPr="00B7080E">
        <w:rPr>
          <w:lang w:val="en-US" w:eastAsia="zh-CN"/>
        </w:rPr>
        <w:t>correlation.Eg</w:t>
      </w:r>
      <w:proofErr w:type="spellEnd"/>
      <w:proofErr w:type="gramEnd"/>
      <w:r w:rsidRPr="00B7080E">
        <w:rPr>
          <w:lang w:val="en-US" w:eastAsia="zh-CN"/>
        </w:rPr>
        <w:t>: for CAPIF interface, there could be indicators of API spoofing attacks also the UE</w:t>
      </w:r>
      <w:r w:rsidR="00B23437">
        <w:rPr>
          <w:lang w:val="en-IN" w:eastAsia="zh-CN"/>
        </w:rPr>
        <w:t>.</w:t>
      </w:r>
    </w:p>
    <w:p w14:paraId="6EED0852" w14:textId="4F176012" w:rsidR="008B2CB8" w:rsidRDefault="00521185" w:rsidP="00E64D17">
      <w:pPr>
        <w:rPr>
          <w:lang w:eastAsia="zh-CN"/>
        </w:rPr>
      </w:pPr>
      <w:r>
        <w:rPr>
          <w:lang w:eastAsia="zh-CN"/>
        </w:rPr>
        <w:t>Potential collaboration groups and related topics: SA3</w:t>
      </w:r>
      <w:r w:rsidR="00741819">
        <w:rPr>
          <w:lang w:eastAsia="zh-CN"/>
        </w:rPr>
        <w:t xml:space="preserve"> topics requiring SA5 support in Rel-19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E4ABB2" w14:textId="4ECD62B6" w:rsidR="00F67D73" w:rsidRDefault="00011661" w:rsidP="00E64D17">
      <w:r>
        <w:t xml:space="preserve">This study item aims at investigating the </w:t>
      </w:r>
      <w:r w:rsidR="00AE73DE">
        <w:t xml:space="preserve">mechanisms to enhance the collection and </w:t>
      </w:r>
      <w:r w:rsidR="00096566">
        <w:t xml:space="preserve">aggregation </w:t>
      </w:r>
      <w:r w:rsidR="00AE73DE">
        <w:t>of</w:t>
      </w:r>
      <w:r w:rsidR="00BF4999">
        <w:t xml:space="preserve"> data required for continuous security monitoring like security alarms</w:t>
      </w:r>
      <w:r w:rsidR="00AE73DE">
        <w:t xml:space="preserve"> from various network </w:t>
      </w:r>
      <w:proofErr w:type="gramStart"/>
      <w:r w:rsidR="00AE73DE">
        <w:t>entities</w:t>
      </w:r>
      <w:r w:rsidR="004D2862">
        <w:t>(</w:t>
      </w:r>
      <w:proofErr w:type="gramEnd"/>
      <w:r w:rsidR="004D2862">
        <w:rPr>
          <w:rStyle w:val="ui-provider"/>
        </w:rPr>
        <w:t xml:space="preserve">possibly radio and core NFs, </w:t>
      </w:r>
      <w:proofErr w:type="spellStart"/>
      <w:r w:rsidR="004D2862">
        <w:rPr>
          <w:rStyle w:val="ui-provider"/>
        </w:rPr>
        <w:t>MnFs</w:t>
      </w:r>
      <w:proofErr w:type="spellEnd"/>
      <w:r w:rsidR="004D2862">
        <w:rPr>
          <w:rStyle w:val="ui-provider"/>
        </w:rPr>
        <w:t>, UEs</w:t>
      </w:r>
      <w:r w:rsidR="004D2862">
        <w:t>)</w:t>
      </w:r>
      <w:r w:rsidR="00AE73DE">
        <w:t xml:space="preserve">. </w:t>
      </w:r>
      <w:r w:rsidR="00825CE2">
        <w:t xml:space="preserve">The entities sending such relevant security data to the management systems </w:t>
      </w:r>
      <w:r w:rsidR="00B23437">
        <w:t xml:space="preserve">will be </w:t>
      </w:r>
      <w:r w:rsidR="00825CE2">
        <w:t xml:space="preserve">considered but not limited to in this study include radio network functions and entities, core network functions, network management systems. </w:t>
      </w:r>
      <w:r w:rsidR="00AE73DE">
        <w:t xml:space="preserve">This </w:t>
      </w:r>
      <w:r w:rsidR="008D37D9">
        <w:t xml:space="preserve">study </w:t>
      </w:r>
      <w:r w:rsidR="00AE73DE">
        <w:t>considers 5G system architecture including and up to the features defined in Rel-18.</w:t>
      </w:r>
    </w:p>
    <w:p w14:paraId="5D7A4614" w14:textId="5738DE8B" w:rsidR="009F5719" w:rsidRDefault="009F5719" w:rsidP="00E64D17">
      <w:r>
        <w:t>Accordingly, this study aims at identifying the standardization enhancements required for:</w:t>
      </w:r>
    </w:p>
    <w:p w14:paraId="4C882C8C" w14:textId="71C096FA" w:rsidR="00825CE2" w:rsidRPr="00E64D17" w:rsidRDefault="004A7193" w:rsidP="00E64D17">
      <w:pPr>
        <w:pStyle w:val="ListParagraph"/>
      </w:pPr>
      <w:r w:rsidRPr="00E64D17">
        <w:rPr>
          <w:lang w:eastAsia="zh-CN"/>
        </w:rPr>
        <w:t>W</w:t>
      </w:r>
      <w:r w:rsidR="0095795F">
        <w:rPr>
          <w:lang w:eastAsia="zh-CN"/>
        </w:rPr>
        <w:t>T-</w:t>
      </w:r>
      <w:r w:rsidR="00E64D17">
        <w:rPr>
          <w:lang w:eastAsia="zh-CN"/>
        </w:rPr>
        <w:t>1</w:t>
      </w:r>
      <w:r w:rsidRPr="00E64D17">
        <w:rPr>
          <w:lang w:eastAsia="zh-CN"/>
        </w:rPr>
        <w:t xml:space="preserve"> - </w:t>
      </w:r>
      <w:r w:rsidR="00346146" w:rsidRPr="00E64D17">
        <w:t xml:space="preserve">collection, management and </w:t>
      </w:r>
      <w:r w:rsidR="009871AF" w:rsidRPr="00E64D17">
        <w:t>correlation</w:t>
      </w:r>
      <w:r w:rsidR="00E010B7" w:rsidRPr="00E64D17">
        <w:t xml:space="preserve"> </w:t>
      </w:r>
      <w:r w:rsidR="00346146" w:rsidRPr="00E64D17">
        <w:t>of security alarms</w:t>
      </w:r>
      <w:r w:rsidR="00236662" w:rsidRPr="00E64D17">
        <w:t>,</w:t>
      </w:r>
    </w:p>
    <w:p w14:paraId="39EC3D2F" w14:textId="0878D43F" w:rsidR="00B7080E" w:rsidRPr="00E64D17" w:rsidRDefault="00B7080E" w:rsidP="00E64D17">
      <w:pPr>
        <w:pStyle w:val="ListParagraph"/>
      </w:pPr>
      <w:r w:rsidRPr="00E64D17">
        <w:tab/>
        <w:t>Specific scope is</w:t>
      </w:r>
    </w:p>
    <w:p w14:paraId="0315E01C" w14:textId="08501846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WT-1.1 </w:t>
      </w:r>
      <w:r w:rsidR="00B7080E" w:rsidRPr="00E64D17">
        <w:rPr>
          <w:lang w:val="en-US"/>
        </w:rPr>
        <w:t xml:space="preserve">Filtering of security alarms </w:t>
      </w:r>
    </w:p>
    <w:p w14:paraId="794355AE" w14:textId="07267D9C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WT-1.2 </w:t>
      </w:r>
      <w:r w:rsidR="00B7080E" w:rsidRPr="00E64D17">
        <w:rPr>
          <w:lang w:val="en-US"/>
        </w:rPr>
        <w:t>Alarm reporting</w:t>
      </w:r>
    </w:p>
    <w:p w14:paraId="273AE74E" w14:textId="52858B12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WT-1.3 </w:t>
      </w:r>
      <w:r w:rsidR="00B7080E" w:rsidRPr="00E64D17">
        <w:rPr>
          <w:lang w:val="en-US"/>
        </w:rPr>
        <w:t>Retention polic</w:t>
      </w:r>
      <w:r w:rsidR="00B23437" w:rsidRPr="00E64D17">
        <w:rPr>
          <w:lang w:val="en-US"/>
        </w:rPr>
        <w:t>ies</w:t>
      </w:r>
      <w:r w:rsidR="00B7080E" w:rsidRPr="00E64D17">
        <w:rPr>
          <w:lang w:val="en-US"/>
        </w:rPr>
        <w:t xml:space="preserve"> of security alarms</w:t>
      </w:r>
    </w:p>
    <w:p w14:paraId="30CF80D1" w14:textId="19C865E4" w:rsidR="00B7080E" w:rsidRDefault="00B7080E" w:rsidP="00E64D17">
      <w:pPr>
        <w:pStyle w:val="ListParagraph"/>
      </w:pPr>
    </w:p>
    <w:p w14:paraId="41A622FD" w14:textId="77777777" w:rsidR="00E444B6" w:rsidRDefault="00E444B6" w:rsidP="00E64D17">
      <w:pPr>
        <w:pStyle w:val="ListParagraph"/>
        <w:rPr>
          <w:rStyle w:val="ui-provider"/>
        </w:rPr>
      </w:pPr>
    </w:p>
    <w:p w14:paraId="441F7A50" w14:textId="6CB1F609" w:rsidR="00E444B6" w:rsidRDefault="00E444B6" w:rsidP="00E64D17">
      <w:pPr>
        <w:pStyle w:val="ListParagraph"/>
        <w:rPr>
          <w:rStyle w:val="ui-provider"/>
        </w:rPr>
      </w:pPr>
      <w:r>
        <w:rPr>
          <w:rStyle w:val="ui-provider"/>
        </w:rPr>
        <w:t xml:space="preserve">The above data could be possibly collected from radio and core NFs, </w:t>
      </w:r>
      <w:proofErr w:type="spellStart"/>
      <w:r>
        <w:rPr>
          <w:rStyle w:val="ui-provider"/>
        </w:rPr>
        <w:t>MnFs</w:t>
      </w:r>
      <w:proofErr w:type="spellEnd"/>
      <w:r>
        <w:rPr>
          <w:rStyle w:val="ui-provider"/>
        </w:rPr>
        <w:t xml:space="preserve"> and </w:t>
      </w:r>
      <w:r w:rsidRPr="00E64D17">
        <w:rPr>
          <w:rStyle w:val="ui-provider"/>
        </w:rPr>
        <w:t>UEs.</w:t>
      </w:r>
    </w:p>
    <w:p w14:paraId="26642678" w14:textId="67F4DC92" w:rsidR="00236662" w:rsidRDefault="00236662" w:rsidP="00E64D17">
      <w:pPr>
        <w:pStyle w:val="ListParagraph"/>
      </w:pPr>
    </w:p>
    <w:p w14:paraId="669217FE" w14:textId="6B177225" w:rsidR="00E010B7" w:rsidRPr="007B0C8B" w:rsidRDefault="009934FF" w:rsidP="00301498">
      <w:pPr>
        <w:pStyle w:val="ListParagraph"/>
      </w:pPr>
      <w:r>
        <w:t>Note: The events</w:t>
      </w:r>
      <w:r w:rsidR="00741819">
        <w:t>/</w:t>
      </w:r>
      <w:proofErr w:type="spellStart"/>
      <w:r w:rsidR="00741819">
        <w:t>usecases</w:t>
      </w:r>
      <w:proofErr w:type="spellEnd"/>
      <w:r>
        <w:t xml:space="preserve"> which can lead to security risks/threats and the related data that needs to be exposed need to be primarily defined by SA3. There could be cases where OAM related security risks/threats may be defined by SA5.</w:t>
      </w:r>
    </w:p>
    <w:p w14:paraId="7DADF399" w14:textId="77777777" w:rsidR="00161812" w:rsidRDefault="00161812" w:rsidP="00161812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i w:val="0"/>
          <w:iCs w:val="0"/>
          <w:lang w:eastAsia="zh-CN"/>
        </w:rPr>
        <w:t xml:space="preserve"> </w:t>
      </w:r>
    </w:p>
    <w:tbl>
      <w:tblPr>
        <w:tblW w:w="850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1812" w:rsidRPr="00DE7EF7" w14:paraId="3A9CDCE2" w14:textId="77777777" w:rsidTr="00654E0A">
        <w:trPr>
          <w:trHeight w:val="519"/>
        </w:trPr>
        <w:tc>
          <w:tcPr>
            <w:tcW w:w="1701" w:type="dxa"/>
            <w:shd w:val="clear" w:color="auto" w:fill="auto"/>
          </w:tcPr>
          <w:p w14:paraId="15672DE5" w14:textId="77777777" w:rsidR="00161812" w:rsidRPr="00DE7EF7" w:rsidRDefault="00161812" w:rsidP="00E64D17">
            <w:r w:rsidRPr="00DE7E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25860AA" w14:textId="77777777" w:rsidR="00161812" w:rsidRPr="00DE7EF7" w:rsidRDefault="00161812" w:rsidP="00E64D17">
            <w:r w:rsidRPr="00DE7EF7">
              <w:t>TU Estimate</w:t>
            </w:r>
          </w:p>
          <w:p w14:paraId="038135A0" w14:textId="77777777" w:rsidR="00161812" w:rsidRPr="00DE7EF7" w:rsidRDefault="00161812" w:rsidP="00E64D17">
            <w:r w:rsidRPr="00DE7EF7">
              <w:t>(Study)</w:t>
            </w:r>
          </w:p>
        </w:tc>
        <w:tc>
          <w:tcPr>
            <w:tcW w:w="1559" w:type="dxa"/>
          </w:tcPr>
          <w:p w14:paraId="0EF2E2C4" w14:textId="77777777" w:rsidR="00161812" w:rsidRPr="00DE7EF7" w:rsidRDefault="00161812" w:rsidP="00E64D17">
            <w:r w:rsidRPr="00DE7EF7">
              <w:t>TU Estimate</w:t>
            </w:r>
          </w:p>
          <w:p w14:paraId="16F2300E" w14:textId="77777777" w:rsidR="00161812" w:rsidRPr="00DE7EF7" w:rsidRDefault="00161812" w:rsidP="00E64D17">
            <w:r w:rsidRPr="00DE7EF7">
              <w:t>(Normative)</w:t>
            </w:r>
          </w:p>
        </w:tc>
        <w:tc>
          <w:tcPr>
            <w:tcW w:w="1843" w:type="dxa"/>
          </w:tcPr>
          <w:p w14:paraId="642A3B10" w14:textId="77777777" w:rsidR="00161812" w:rsidRPr="00DE7EF7" w:rsidRDefault="00161812" w:rsidP="00E64D17">
            <w:r w:rsidRPr="00DE7EF7">
              <w:t>RAN Dependency</w:t>
            </w:r>
          </w:p>
          <w:p w14:paraId="4328B492" w14:textId="77777777" w:rsidR="00161812" w:rsidRPr="00DE7EF7" w:rsidRDefault="00161812" w:rsidP="00E64D17">
            <w:r w:rsidRPr="00DE7EF7">
              <w:t xml:space="preserve">(Yes/No/Maybe) </w:t>
            </w:r>
          </w:p>
        </w:tc>
        <w:tc>
          <w:tcPr>
            <w:tcW w:w="1842" w:type="dxa"/>
          </w:tcPr>
          <w:p w14:paraId="0BA42420" w14:textId="77777777" w:rsidR="00161812" w:rsidRPr="00DE7EF7" w:rsidRDefault="00161812" w:rsidP="00E64D17">
            <w:r>
              <w:t xml:space="preserve">SA </w:t>
            </w:r>
            <w:r w:rsidRPr="00DE7EF7">
              <w:t>Dependency</w:t>
            </w:r>
          </w:p>
          <w:p w14:paraId="330AA65C" w14:textId="77777777" w:rsidR="00161812" w:rsidRPr="00DE7EF7" w:rsidRDefault="00161812" w:rsidP="00E64D17">
            <w:r w:rsidRPr="00DE7EF7">
              <w:t>(Yes/No/Maybe)</w:t>
            </w:r>
          </w:p>
        </w:tc>
      </w:tr>
      <w:tr w:rsidR="00161812" w:rsidRPr="00DE7EF7" w14:paraId="5EEFDDC6" w14:textId="77777777" w:rsidTr="00654E0A">
        <w:tc>
          <w:tcPr>
            <w:tcW w:w="1701" w:type="dxa"/>
            <w:shd w:val="clear" w:color="auto" w:fill="auto"/>
          </w:tcPr>
          <w:p w14:paraId="2ED28C31" w14:textId="206A96E8" w:rsidR="00161812" w:rsidRPr="00C264EF" w:rsidRDefault="00161812" w:rsidP="00E64D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="0046200D">
              <w:rPr>
                <w:lang w:eastAsia="zh-CN"/>
              </w:rPr>
              <w:t>T-</w:t>
            </w:r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58EF38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559" w:type="dxa"/>
          </w:tcPr>
          <w:p w14:paraId="14DE12C2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843" w:type="dxa"/>
          </w:tcPr>
          <w:p w14:paraId="26826708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RAN(Maybe)</w:t>
            </w:r>
          </w:p>
        </w:tc>
        <w:tc>
          <w:tcPr>
            <w:tcW w:w="1842" w:type="dxa"/>
          </w:tcPr>
          <w:p w14:paraId="73B76D7A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SA3(Yes)</w:t>
            </w:r>
          </w:p>
        </w:tc>
      </w:tr>
      <w:tr w:rsidR="00161812" w:rsidRPr="00DE7EF7" w14:paraId="0973A985" w14:textId="77777777" w:rsidTr="00654E0A">
        <w:tc>
          <w:tcPr>
            <w:tcW w:w="1701" w:type="dxa"/>
            <w:shd w:val="clear" w:color="auto" w:fill="auto"/>
          </w:tcPr>
          <w:p w14:paraId="331BE9E5" w14:textId="3F078DA2" w:rsidR="00161812" w:rsidRPr="00C264EF" w:rsidRDefault="00161812" w:rsidP="00E64D17"/>
        </w:tc>
        <w:tc>
          <w:tcPr>
            <w:tcW w:w="1560" w:type="dxa"/>
            <w:shd w:val="clear" w:color="auto" w:fill="auto"/>
          </w:tcPr>
          <w:p w14:paraId="50E8BE6C" w14:textId="1FD1648F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0BDE12F9" w14:textId="3F0B7A39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618A96D9" w14:textId="365C9FFE" w:rsidR="00161812" w:rsidRPr="00DE7EF7" w:rsidRDefault="00161812" w:rsidP="00E64D17"/>
        </w:tc>
        <w:tc>
          <w:tcPr>
            <w:tcW w:w="1842" w:type="dxa"/>
          </w:tcPr>
          <w:p w14:paraId="1CC9EC1C" w14:textId="3D0EBBB5" w:rsidR="00161812" w:rsidRPr="00DE7EF7" w:rsidRDefault="00161812" w:rsidP="00E64D17"/>
        </w:tc>
      </w:tr>
      <w:tr w:rsidR="00161812" w:rsidRPr="00DE7EF7" w14:paraId="4A3581AD" w14:textId="77777777" w:rsidTr="00654E0A">
        <w:tc>
          <w:tcPr>
            <w:tcW w:w="1701" w:type="dxa"/>
            <w:shd w:val="clear" w:color="auto" w:fill="auto"/>
          </w:tcPr>
          <w:p w14:paraId="353B0166" w14:textId="462B19ED" w:rsidR="00161812" w:rsidRPr="00C264EF" w:rsidRDefault="00161812" w:rsidP="00E64D17"/>
        </w:tc>
        <w:tc>
          <w:tcPr>
            <w:tcW w:w="1560" w:type="dxa"/>
            <w:shd w:val="clear" w:color="auto" w:fill="auto"/>
          </w:tcPr>
          <w:p w14:paraId="33B174BB" w14:textId="7E8E6D2A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39D7F922" w14:textId="38FEDCD1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2D7D66F8" w14:textId="246A21CF" w:rsidR="00161812" w:rsidRPr="00DE7EF7" w:rsidRDefault="00161812" w:rsidP="00E64D17"/>
        </w:tc>
        <w:tc>
          <w:tcPr>
            <w:tcW w:w="1842" w:type="dxa"/>
          </w:tcPr>
          <w:p w14:paraId="3EE3F4DC" w14:textId="08C4571E" w:rsidR="00161812" w:rsidRPr="00DE7EF7" w:rsidRDefault="00161812" w:rsidP="00E64D17"/>
        </w:tc>
      </w:tr>
    </w:tbl>
    <w:p w14:paraId="6A17594E" w14:textId="7BC3766B" w:rsidR="00161812" w:rsidRPr="00301498" w:rsidRDefault="00161812" w:rsidP="00301498">
      <w:pPr>
        <w:rPr>
          <w:rFonts w:eastAsia="Yu Mincho"/>
        </w:rPr>
      </w:pPr>
    </w:p>
    <w:p w14:paraId="48177A9E" w14:textId="7510E8E8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1</w:t>
      </w:r>
    </w:p>
    <w:p w14:paraId="47C7E00E" w14:textId="137C098E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59EB5F10" w14:textId="54FE67BA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2</w:t>
      </w:r>
    </w:p>
    <w:p w14:paraId="14A2E427" w14:textId="77777777" w:rsidR="00F85140" w:rsidRPr="00301498" w:rsidRDefault="00F85140" w:rsidP="00301498">
      <w:pPr>
        <w:pStyle w:val="ListParagraph"/>
        <w:rPr>
          <w:rFonts w:eastAsia="Yu Mincho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4"/>
        <w:gridCol w:w="1275"/>
        <w:gridCol w:w="2047"/>
      </w:tblGrid>
      <w:tr w:rsidR="00B2743D" w:rsidRPr="00E10367" w14:paraId="6D541663" w14:textId="77777777" w:rsidTr="0064198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E64D1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419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64D1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64D1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64D17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64D1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64D17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64D1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95795F" w:rsidRPr="008B2CB8" w14:paraId="561E366B" w14:textId="77777777" w:rsidTr="00641989">
        <w:trPr>
          <w:cantSplit/>
          <w:jc w:val="center"/>
        </w:trPr>
        <w:tc>
          <w:tcPr>
            <w:tcW w:w="1617" w:type="dxa"/>
          </w:tcPr>
          <w:p w14:paraId="76E52879" w14:textId="663BB183" w:rsidR="0095795F" w:rsidRPr="00641989" w:rsidRDefault="0095795F" w:rsidP="0095795F">
            <w:pPr>
              <w:pStyle w:val="Guidance"/>
              <w:rPr>
                <w:i w:val="0"/>
              </w:rPr>
            </w:pPr>
            <w:r w:rsidRPr="00641989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37E86AB6" w:rsidR="0095795F" w:rsidRPr="00641989" w:rsidRDefault="00F26AF3" w:rsidP="0095795F">
            <w:pPr>
              <w:pStyle w:val="Guidance"/>
              <w:rPr>
                <w:i w:val="0"/>
              </w:rPr>
            </w:pPr>
            <w:r w:rsidRPr="00641989">
              <w:rPr>
                <w:i w:val="0"/>
              </w:rPr>
              <w:t>28.8</w:t>
            </w:r>
            <w:r w:rsidR="0057675E" w:rsidRPr="00641989">
              <w:rPr>
                <w:i w:val="0"/>
              </w:rPr>
              <w:t>70</w:t>
            </w:r>
          </w:p>
        </w:tc>
        <w:tc>
          <w:tcPr>
            <w:tcW w:w="2409" w:type="dxa"/>
          </w:tcPr>
          <w:p w14:paraId="05C7C805" w14:textId="0A0CD09E" w:rsidR="0095795F" w:rsidRPr="00641989" w:rsidRDefault="0095795F" w:rsidP="0095795F">
            <w:pPr>
              <w:pStyle w:val="Guidance"/>
              <w:rPr>
                <w:i w:val="0"/>
              </w:rPr>
            </w:pPr>
            <w:r w:rsidRPr="00641989">
              <w:rPr>
                <w:i w:val="0"/>
              </w:rPr>
              <w:t>Study on Enablers for Security Monitoring</w:t>
            </w:r>
          </w:p>
        </w:tc>
        <w:tc>
          <w:tcPr>
            <w:tcW w:w="931" w:type="dxa"/>
          </w:tcPr>
          <w:p w14:paraId="6027011C" w14:textId="77777777" w:rsidR="0095795F" w:rsidRPr="007F2221" w:rsidRDefault="0095795F" w:rsidP="009579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2D7CEA56" w14:textId="3C222E74" w:rsidR="0095795F" w:rsidRPr="008B2CB8" w:rsidRDefault="0095795F" w:rsidP="0095795F">
            <w:pPr>
              <w:pStyle w:val="Guidance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275" w:type="dxa"/>
          </w:tcPr>
          <w:p w14:paraId="79662A2C" w14:textId="77777777" w:rsidR="0095795F" w:rsidRPr="007F2221" w:rsidRDefault="0095795F" w:rsidP="009579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47484899" w14:textId="0FB95597" w:rsidR="0095795F" w:rsidRPr="008B2CB8" w:rsidRDefault="0095795F" w:rsidP="0095795F">
            <w:pPr>
              <w:pStyle w:val="Guidance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3B160081" w14:textId="4809127C" w:rsidR="0095795F" w:rsidRPr="00641989" w:rsidRDefault="00641989" w:rsidP="0095795F">
            <w:pPr>
              <w:pStyle w:val="Guidance"/>
              <w:rPr>
                <w:i w:val="0"/>
              </w:rPr>
            </w:pPr>
            <w:r w:rsidRPr="00641989">
              <w:rPr>
                <w:i w:val="0"/>
              </w:rPr>
              <w:t>Clifton Fernandes (Nokia)</w:t>
            </w:r>
          </w:p>
        </w:tc>
      </w:tr>
      <w:tr w:rsidR="006C2E80" w:rsidRPr="00251D80" w14:paraId="5396E4CF" w14:textId="77777777" w:rsidTr="00641989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64D1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931" w:type="dxa"/>
          </w:tcPr>
          <w:p w14:paraId="783F7A2B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1275" w:type="dxa"/>
          </w:tcPr>
          <w:p w14:paraId="363ECA7E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047" w:type="dxa"/>
          </w:tcPr>
          <w:p w14:paraId="21EB1BD1" w14:textId="77777777" w:rsidR="006C2E80" w:rsidRPr="00251D80" w:rsidRDefault="006C2E80" w:rsidP="00E64D17">
            <w:pPr>
              <w:pStyle w:val="TAL"/>
            </w:pPr>
          </w:p>
        </w:tc>
      </w:tr>
    </w:tbl>
    <w:p w14:paraId="3D972A4A" w14:textId="77777777" w:rsidR="006C2E80" w:rsidRDefault="006C2E80" w:rsidP="00E64D17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E64D1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64D1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64D1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64D1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64D17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E64D1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E64D17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E64D17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E64D17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E64D17">
            <w:pPr>
              <w:pStyle w:val="TAL"/>
            </w:pPr>
          </w:p>
        </w:tc>
      </w:tr>
    </w:tbl>
    <w:p w14:paraId="701E09C7" w14:textId="77777777" w:rsidR="00C4305E" w:rsidRDefault="00C4305E" w:rsidP="00E64D17"/>
    <w:p w14:paraId="6D82361E" w14:textId="77777777" w:rsidR="004A7193" w:rsidRDefault="004A7193" w:rsidP="00E64D17">
      <w:pPr>
        <w:rPr>
          <w:rStyle w:val="Emphasis"/>
          <w:i w:val="0"/>
          <w:iCs w:val="0"/>
          <w:lang w:eastAsia="zh-CN"/>
        </w:rPr>
      </w:pPr>
    </w:p>
    <w:p w14:paraId="21861F32" w14:textId="77777777" w:rsidR="004A7193" w:rsidRDefault="004A7193" w:rsidP="00E64D1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2CFDEA6" w14:textId="536DBAA2" w:rsidR="00641989" w:rsidRDefault="00641989" w:rsidP="00641989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641989">
        <w:rPr>
          <w:i w:val="0"/>
          <w:lang w:eastAsia="ko-KR"/>
        </w:rPr>
        <w:t>Clifton Fernandes</w:t>
      </w:r>
      <w:r>
        <w:rPr>
          <w:i w:val="0"/>
          <w:lang w:eastAsia="ko-KR"/>
        </w:rPr>
        <w:t xml:space="preserve"> </w:t>
      </w:r>
      <w:r w:rsidRPr="00641989">
        <w:rPr>
          <w:i w:val="0"/>
          <w:lang w:eastAsia="ko-KR"/>
        </w:rPr>
        <w:t>(Nokia)</w:t>
      </w:r>
      <w:r>
        <w:rPr>
          <w:i w:val="0"/>
          <w:lang w:eastAsia="ko-KR"/>
        </w:rPr>
        <w:t xml:space="preserve">, </w:t>
      </w:r>
      <w:r w:rsidRPr="00641989">
        <w:rPr>
          <w:i w:val="0"/>
          <w:lang w:eastAsia="ko-KR"/>
        </w:rPr>
        <w:t>clifton.fernandes@nokia.com</w:t>
      </w:r>
      <w:r>
        <w:rPr>
          <w:i w:val="0"/>
          <w:lang w:eastAsia="ko-KR"/>
        </w:rPr>
        <w:t xml:space="preserve"> </w:t>
      </w:r>
    </w:p>
    <w:p w14:paraId="70EA20A1" w14:textId="77777777" w:rsidR="0095795F" w:rsidRPr="00641989" w:rsidRDefault="0095795F" w:rsidP="0095795F"/>
    <w:p w14:paraId="4B2B339C" w14:textId="2A11689F" w:rsidR="008A76FD" w:rsidRDefault="0095795F" w:rsidP="006C2E80">
      <w:pPr>
        <w:pStyle w:val="Heading1"/>
      </w:pPr>
      <w:r w:rsidRPr="007861B8">
        <w:t>7</w:t>
      </w:r>
      <w:r w:rsidRPr="007861B8">
        <w:tab/>
        <w:t>Work item leadership</w:t>
      </w:r>
    </w:p>
    <w:p w14:paraId="5BA7F984" w14:textId="19B6E2C9" w:rsidR="00557B2E" w:rsidRPr="008B2CB8" w:rsidRDefault="008B2CB8" w:rsidP="00E64D17">
      <w:pPr>
        <w:rPr>
          <w:rFonts w:eastAsia="Yu Mincho"/>
        </w:rPr>
      </w:pPr>
      <w:r>
        <w:t>SA</w:t>
      </w:r>
      <w:r w:rsidR="00F67D73">
        <w:t>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281920AA" w:rsidR="00B92C02" w:rsidRPr="00DA4A63" w:rsidRDefault="009218AF" w:rsidP="00E64D17">
      <w:r>
        <w:t>The events/</w:t>
      </w:r>
      <w:proofErr w:type="spellStart"/>
      <w:r>
        <w:t>usecases</w:t>
      </w:r>
      <w:proofErr w:type="spellEnd"/>
      <w:r>
        <w:t xml:space="preserve"> which can lead to security risks/threats and the related data that needs to be exposed need to be primarily defined by SA3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64D17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896F4DB" w:rsidR="008B2CB8" w:rsidRDefault="003A0FE3" w:rsidP="00E64D17">
            <w:pPr>
              <w:pStyle w:val="TAL"/>
            </w:pPr>
            <w:r>
              <w:t>Nokia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43CFFA1" w:rsidR="00D6345B" w:rsidRDefault="003A0FE3" w:rsidP="00E64D17">
            <w:pPr>
              <w:pStyle w:val="TAL"/>
            </w:pPr>
            <w:r>
              <w:t xml:space="preserve">Nokia </w:t>
            </w:r>
            <w:r w:rsidRPr="003A0FE3">
              <w:t>Shanghai Bell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E77C914" w:rsidR="008B2CB8" w:rsidRDefault="00D6345B" w:rsidP="00E64D17">
            <w:pPr>
              <w:pStyle w:val="TAL"/>
            </w:pPr>
            <w:r>
              <w:t>Deutsch</w:t>
            </w:r>
            <w:r w:rsidR="00F47CDC">
              <w:t>e</w:t>
            </w:r>
            <w:r>
              <w:t xml:space="preserve"> Telekom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20CA61" w:rsidR="008B2CB8" w:rsidRDefault="00D6345B" w:rsidP="00E64D17">
            <w:pPr>
              <w:pStyle w:val="TAL"/>
            </w:pPr>
            <w:r>
              <w:t>Verizon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4C0B59D" w:rsidR="008B2CB8" w:rsidRDefault="00D6345B" w:rsidP="00E64D17">
            <w:pPr>
              <w:pStyle w:val="TAL"/>
            </w:pPr>
            <w:r>
              <w:t>Vodafone</w:t>
            </w: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737902" w:rsidR="008B2CB8" w:rsidRDefault="008B2CB8" w:rsidP="00E64D17">
            <w:pPr>
              <w:pStyle w:val="TAL"/>
            </w:pP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79F60F93" w:rsidR="008B2CB8" w:rsidRDefault="008B2CB8" w:rsidP="00E64D17">
            <w:pPr>
              <w:pStyle w:val="TAL"/>
            </w:pP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6FC07DAD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46A238AE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E64D1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7F58C" w14:textId="77777777" w:rsidR="00CF034C" w:rsidRDefault="00CF034C" w:rsidP="00E64D17">
      <w:r>
        <w:separator/>
      </w:r>
    </w:p>
  </w:endnote>
  <w:endnote w:type="continuationSeparator" w:id="0">
    <w:p w14:paraId="7D754B04" w14:textId="77777777" w:rsidR="00CF034C" w:rsidRDefault="00CF034C" w:rsidP="00E6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AE3CA" w14:textId="77777777" w:rsidR="00CF034C" w:rsidRDefault="00CF034C" w:rsidP="00E64D17">
      <w:r>
        <w:separator/>
      </w:r>
    </w:p>
  </w:footnote>
  <w:footnote w:type="continuationSeparator" w:id="0">
    <w:p w14:paraId="5B898053" w14:textId="77777777" w:rsidR="00CF034C" w:rsidRDefault="00CF034C" w:rsidP="00E64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E8380C"/>
    <w:multiLevelType w:val="hybridMultilevel"/>
    <w:tmpl w:val="E166A71A"/>
    <w:lvl w:ilvl="0" w:tplc="04EA0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E6A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E0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CD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8F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4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8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EC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4A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771DD"/>
    <w:multiLevelType w:val="hybridMultilevel"/>
    <w:tmpl w:val="F8A2DFF6"/>
    <w:lvl w:ilvl="0" w:tplc="6E6C8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C2E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C77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E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07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C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81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6B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F53446"/>
    <w:multiLevelType w:val="hybridMultilevel"/>
    <w:tmpl w:val="338CD67C"/>
    <w:lvl w:ilvl="0" w:tplc="EDD0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F07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82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8A2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2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A0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E6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11CF8"/>
    <w:multiLevelType w:val="hybridMultilevel"/>
    <w:tmpl w:val="13283F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8643914"/>
    <w:multiLevelType w:val="hybridMultilevel"/>
    <w:tmpl w:val="D6E6D2FE"/>
    <w:lvl w:ilvl="0" w:tplc="F3B6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DC8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0E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4A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CC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62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5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80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0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AC5D26"/>
    <w:multiLevelType w:val="hybridMultilevel"/>
    <w:tmpl w:val="A3269662"/>
    <w:lvl w:ilvl="0" w:tplc="A96AC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035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43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2A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5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E2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44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49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87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EF6DF2"/>
    <w:multiLevelType w:val="hybridMultilevel"/>
    <w:tmpl w:val="5BBC90CC"/>
    <w:lvl w:ilvl="0" w:tplc="5D0E5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F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A9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E1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8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01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4A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4D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10"/>
  </w:num>
  <w:num w:numId="5">
    <w:abstractNumId w:val="17"/>
  </w:num>
  <w:num w:numId="6">
    <w:abstractNumId w:val="16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15"/>
  </w:num>
  <w:num w:numId="14">
    <w:abstractNumId w:val="14"/>
  </w:num>
  <w:num w:numId="15">
    <w:abstractNumId w:val="7"/>
  </w:num>
  <w:num w:numId="16">
    <w:abstractNumId w:val="4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1B"/>
    <w:rsid w:val="00003B9A"/>
    <w:rsid w:val="00006EF7"/>
    <w:rsid w:val="00011074"/>
    <w:rsid w:val="00011661"/>
    <w:rsid w:val="0001220A"/>
    <w:rsid w:val="000132D1"/>
    <w:rsid w:val="00016E0A"/>
    <w:rsid w:val="000205C5"/>
    <w:rsid w:val="00025316"/>
    <w:rsid w:val="00037C06"/>
    <w:rsid w:val="0004205D"/>
    <w:rsid w:val="00044DAE"/>
    <w:rsid w:val="00052BF8"/>
    <w:rsid w:val="00057116"/>
    <w:rsid w:val="00064CB2"/>
    <w:rsid w:val="00066954"/>
    <w:rsid w:val="00067741"/>
    <w:rsid w:val="00071744"/>
    <w:rsid w:val="00072A56"/>
    <w:rsid w:val="0008079C"/>
    <w:rsid w:val="00082CCB"/>
    <w:rsid w:val="0008688D"/>
    <w:rsid w:val="00096566"/>
    <w:rsid w:val="000A3125"/>
    <w:rsid w:val="000B0519"/>
    <w:rsid w:val="000B1ABD"/>
    <w:rsid w:val="000B61FD"/>
    <w:rsid w:val="000C0BF7"/>
    <w:rsid w:val="000C5FE3"/>
    <w:rsid w:val="000C720E"/>
    <w:rsid w:val="000D122A"/>
    <w:rsid w:val="000E0929"/>
    <w:rsid w:val="000E55AD"/>
    <w:rsid w:val="000E630D"/>
    <w:rsid w:val="001001BD"/>
    <w:rsid w:val="00102222"/>
    <w:rsid w:val="001169EF"/>
    <w:rsid w:val="00120541"/>
    <w:rsid w:val="001211F3"/>
    <w:rsid w:val="00127B5D"/>
    <w:rsid w:val="00133B51"/>
    <w:rsid w:val="00137321"/>
    <w:rsid w:val="0015717C"/>
    <w:rsid w:val="00161812"/>
    <w:rsid w:val="001677AD"/>
    <w:rsid w:val="00171925"/>
    <w:rsid w:val="00173998"/>
    <w:rsid w:val="00174617"/>
    <w:rsid w:val="001759A7"/>
    <w:rsid w:val="001A4192"/>
    <w:rsid w:val="001A7910"/>
    <w:rsid w:val="001B7FC9"/>
    <w:rsid w:val="001C5C86"/>
    <w:rsid w:val="001C718D"/>
    <w:rsid w:val="001E14C4"/>
    <w:rsid w:val="001F2C54"/>
    <w:rsid w:val="001F7D5F"/>
    <w:rsid w:val="001F7EB4"/>
    <w:rsid w:val="002000C2"/>
    <w:rsid w:val="00205F25"/>
    <w:rsid w:val="00221B1E"/>
    <w:rsid w:val="00232590"/>
    <w:rsid w:val="00236662"/>
    <w:rsid w:val="00240DCD"/>
    <w:rsid w:val="0024786B"/>
    <w:rsid w:val="00251D80"/>
    <w:rsid w:val="00254FB5"/>
    <w:rsid w:val="002640E5"/>
    <w:rsid w:val="0026436F"/>
    <w:rsid w:val="0026606E"/>
    <w:rsid w:val="00276403"/>
    <w:rsid w:val="00283016"/>
    <w:rsid w:val="00283472"/>
    <w:rsid w:val="00283930"/>
    <w:rsid w:val="002912D0"/>
    <w:rsid w:val="002944FD"/>
    <w:rsid w:val="002A4708"/>
    <w:rsid w:val="002C1C50"/>
    <w:rsid w:val="002E20BB"/>
    <w:rsid w:val="002E6A7D"/>
    <w:rsid w:val="002E7A9E"/>
    <w:rsid w:val="002F3C41"/>
    <w:rsid w:val="002F6C5C"/>
    <w:rsid w:val="0030045C"/>
    <w:rsid w:val="00301498"/>
    <w:rsid w:val="003205AD"/>
    <w:rsid w:val="00321CF4"/>
    <w:rsid w:val="00321FF1"/>
    <w:rsid w:val="00327312"/>
    <w:rsid w:val="0033027D"/>
    <w:rsid w:val="00335107"/>
    <w:rsid w:val="00335FB2"/>
    <w:rsid w:val="00344158"/>
    <w:rsid w:val="00346146"/>
    <w:rsid w:val="00347B74"/>
    <w:rsid w:val="00355CB6"/>
    <w:rsid w:val="00366257"/>
    <w:rsid w:val="00375633"/>
    <w:rsid w:val="0038516D"/>
    <w:rsid w:val="003869D7"/>
    <w:rsid w:val="003A08AA"/>
    <w:rsid w:val="003A0FE3"/>
    <w:rsid w:val="003A1EB0"/>
    <w:rsid w:val="003B31EF"/>
    <w:rsid w:val="003C0F14"/>
    <w:rsid w:val="003C2DA6"/>
    <w:rsid w:val="003C5A4E"/>
    <w:rsid w:val="003C64FA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A5E"/>
    <w:rsid w:val="0043745F"/>
    <w:rsid w:val="00437F58"/>
    <w:rsid w:val="0044029F"/>
    <w:rsid w:val="00440BC9"/>
    <w:rsid w:val="00454609"/>
    <w:rsid w:val="00455DE4"/>
    <w:rsid w:val="00460E25"/>
    <w:rsid w:val="0046200D"/>
    <w:rsid w:val="0048267C"/>
    <w:rsid w:val="00482F20"/>
    <w:rsid w:val="004876B9"/>
    <w:rsid w:val="00493A79"/>
    <w:rsid w:val="00495840"/>
    <w:rsid w:val="004A40BE"/>
    <w:rsid w:val="004A6A60"/>
    <w:rsid w:val="004A7193"/>
    <w:rsid w:val="004B463A"/>
    <w:rsid w:val="004C634D"/>
    <w:rsid w:val="004D24B9"/>
    <w:rsid w:val="004D2862"/>
    <w:rsid w:val="004E2CE2"/>
    <w:rsid w:val="004E313F"/>
    <w:rsid w:val="004E5172"/>
    <w:rsid w:val="004E6F8A"/>
    <w:rsid w:val="00500DB2"/>
    <w:rsid w:val="00502CD2"/>
    <w:rsid w:val="00504E33"/>
    <w:rsid w:val="00521185"/>
    <w:rsid w:val="00540EBE"/>
    <w:rsid w:val="0054287C"/>
    <w:rsid w:val="0054782E"/>
    <w:rsid w:val="0055216E"/>
    <w:rsid w:val="00552C2C"/>
    <w:rsid w:val="005555B7"/>
    <w:rsid w:val="00556218"/>
    <w:rsid w:val="005562A8"/>
    <w:rsid w:val="005573BB"/>
    <w:rsid w:val="00557B2E"/>
    <w:rsid w:val="00561267"/>
    <w:rsid w:val="00571E3F"/>
    <w:rsid w:val="00574059"/>
    <w:rsid w:val="0057675E"/>
    <w:rsid w:val="00586951"/>
    <w:rsid w:val="00586EB6"/>
    <w:rsid w:val="00590087"/>
    <w:rsid w:val="005A032D"/>
    <w:rsid w:val="005A3D4D"/>
    <w:rsid w:val="005A7577"/>
    <w:rsid w:val="005B626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989"/>
    <w:rsid w:val="00641ED8"/>
    <w:rsid w:val="00654893"/>
    <w:rsid w:val="00662741"/>
    <w:rsid w:val="006633A4"/>
    <w:rsid w:val="00667451"/>
    <w:rsid w:val="00667DD2"/>
    <w:rsid w:val="00671BBB"/>
    <w:rsid w:val="00682237"/>
    <w:rsid w:val="00694B7E"/>
    <w:rsid w:val="00694D11"/>
    <w:rsid w:val="006A0EF8"/>
    <w:rsid w:val="006A1E0B"/>
    <w:rsid w:val="006A45BA"/>
    <w:rsid w:val="006B28DF"/>
    <w:rsid w:val="006B4280"/>
    <w:rsid w:val="006B4B1C"/>
    <w:rsid w:val="006C2E80"/>
    <w:rsid w:val="006C4991"/>
    <w:rsid w:val="006D2C13"/>
    <w:rsid w:val="006D7532"/>
    <w:rsid w:val="006E0F19"/>
    <w:rsid w:val="006E1FDA"/>
    <w:rsid w:val="006E5746"/>
    <w:rsid w:val="006E5E87"/>
    <w:rsid w:val="006E7178"/>
    <w:rsid w:val="006F1A44"/>
    <w:rsid w:val="00706A1A"/>
    <w:rsid w:val="00707673"/>
    <w:rsid w:val="007162BE"/>
    <w:rsid w:val="00721122"/>
    <w:rsid w:val="00722267"/>
    <w:rsid w:val="00741819"/>
    <w:rsid w:val="00746F46"/>
    <w:rsid w:val="0075252A"/>
    <w:rsid w:val="00755906"/>
    <w:rsid w:val="0076074C"/>
    <w:rsid w:val="007622B5"/>
    <w:rsid w:val="007626F1"/>
    <w:rsid w:val="00764B84"/>
    <w:rsid w:val="00765028"/>
    <w:rsid w:val="0078034D"/>
    <w:rsid w:val="00790BCC"/>
    <w:rsid w:val="00795CEE"/>
    <w:rsid w:val="00796F94"/>
    <w:rsid w:val="007974F5"/>
    <w:rsid w:val="007A441E"/>
    <w:rsid w:val="007A5AA5"/>
    <w:rsid w:val="007A6136"/>
    <w:rsid w:val="007B0F49"/>
    <w:rsid w:val="007C7E14"/>
    <w:rsid w:val="007D03D2"/>
    <w:rsid w:val="007D1AB2"/>
    <w:rsid w:val="007D36CF"/>
    <w:rsid w:val="007F30FF"/>
    <w:rsid w:val="007F522E"/>
    <w:rsid w:val="007F7421"/>
    <w:rsid w:val="00801F7F"/>
    <w:rsid w:val="008025CA"/>
    <w:rsid w:val="0080428C"/>
    <w:rsid w:val="008125C9"/>
    <w:rsid w:val="00813C1F"/>
    <w:rsid w:val="008146A2"/>
    <w:rsid w:val="00825CE2"/>
    <w:rsid w:val="00834A60"/>
    <w:rsid w:val="0083503A"/>
    <w:rsid w:val="00837BCD"/>
    <w:rsid w:val="00846311"/>
    <w:rsid w:val="00850175"/>
    <w:rsid w:val="0085530D"/>
    <w:rsid w:val="00863E89"/>
    <w:rsid w:val="00865AB4"/>
    <w:rsid w:val="00866AE3"/>
    <w:rsid w:val="00872B3B"/>
    <w:rsid w:val="0088222A"/>
    <w:rsid w:val="008835FC"/>
    <w:rsid w:val="00885711"/>
    <w:rsid w:val="008901F6"/>
    <w:rsid w:val="0089230A"/>
    <w:rsid w:val="00892312"/>
    <w:rsid w:val="00896C03"/>
    <w:rsid w:val="008A1302"/>
    <w:rsid w:val="008A2A17"/>
    <w:rsid w:val="008A495D"/>
    <w:rsid w:val="008A76FD"/>
    <w:rsid w:val="008B114B"/>
    <w:rsid w:val="008B2CB8"/>
    <w:rsid w:val="008B2D09"/>
    <w:rsid w:val="008B519F"/>
    <w:rsid w:val="008C0E78"/>
    <w:rsid w:val="008C537F"/>
    <w:rsid w:val="008C777C"/>
    <w:rsid w:val="008D37D9"/>
    <w:rsid w:val="008D658B"/>
    <w:rsid w:val="008D70F8"/>
    <w:rsid w:val="008E3242"/>
    <w:rsid w:val="008F25B2"/>
    <w:rsid w:val="009218AF"/>
    <w:rsid w:val="00922FCB"/>
    <w:rsid w:val="00924E34"/>
    <w:rsid w:val="00935CB0"/>
    <w:rsid w:val="00937C6F"/>
    <w:rsid w:val="009428A9"/>
    <w:rsid w:val="009437A2"/>
    <w:rsid w:val="00944B28"/>
    <w:rsid w:val="0095795F"/>
    <w:rsid w:val="00967838"/>
    <w:rsid w:val="00973E92"/>
    <w:rsid w:val="009822EC"/>
    <w:rsid w:val="00982CD6"/>
    <w:rsid w:val="00985B73"/>
    <w:rsid w:val="009870A7"/>
    <w:rsid w:val="009871AF"/>
    <w:rsid w:val="00992266"/>
    <w:rsid w:val="009934FF"/>
    <w:rsid w:val="00994A54"/>
    <w:rsid w:val="009A0B51"/>
    <w:rsid w:val="009A3BC4"/>
    <w:rsid w:val="009A527F"/>
    <w:rsid w:val="009A6092"/>
    <w:rsid w:val="009B15F3"/>
    <w:rsid w:val="009B1936"/>
    <w:rsid w:val="009B493F"/>
    <w:rsid w:val="009C2977"/>
    <w:rsid w:val="009C2DCC"/>
    <w:rsid w:val="009C503D"/>
    <w:rsid w:val="009E4F70"/>
    <w:rsid w:val="009E6C21"/>
    <w:rsid w:val="009F5102"/>
    <w:rsid w:val="009F5719"/>
    <w:rsid w:val="009F7959"/>
    <w:rsid w:val="00A01CFF"/>
    <w:rsid w:val="00A01D54"/>
    <w:rsid w:val="00A0339E"/>
    <w:rsid w:val="00A10539"/>
    <w:rsid w:val="00A15763"/>
    <w:rsid w:val="00A226C6"/>
    <w:rsid w:val="00A22955"/>
    <w:rsid w:val="00A27912"/>
    <w:rsid w:val="00A338A3"/>
    <w:rsid w:val="00A339CF"/>
    <w:rsid w:val="00A35110"/>
    <w:rsid w:val="00A36378"/>
    <w:rsid w:val="00A40015"/>
    <w:rsid w:val="00A47445"/>
    <w:rsid w:val="00A53AED"/>
    <w:rsid w:val="00A65276"/>
    <w:rsid w:val="00A6656B"/>
    <w:rsid w:val="00A67358"/>
    <w:rsid w:val="00A70E1E"/>
    <w:rsid w:val="00A73257"/>
    <w:rsid w:val="00A74B21"/>
    <w:rsid w:val="00A9081F"/>
    <w:rsid w:val="00A9188C"/>
    <w:rsid w:val="00A97002"/>
    <w:rsid w:val="00A97A52"/>
    <w:rsid w:val="00AA0D6A"/>
    <w:rsid w:val="00AB1707"/>
    <w:rsid w:val="00AB58BF"/>
    <w:rsid w:val="00AC5768"/>
    <w:rsid w:val="00AC6AE6"/>
    <w:rsid w:val="00AC7506"/>
    <w:rsid w:val="00AD0751"/>
    <w:rsid w:val="00AD508C"/>
    <w:rsid w:val="00AD77C4"/>
    <w:rsid w:val="00AE25BF"/>
    <w:rsid w:val="00AE2E40"/>
    <w:rsid w:val="00AE73DE"/>
    <w:rsid w:val="00AF0C13"/>
    <w:rsid w:val="00AF3F61"/>
    <w:rsid w:val="00AF44E4"/>
    <w:rsid w:val="00AF4D8D"/>
    <w:rsid w:val="00B03AF5"/>
    <w:rsid w:val="00B03C01"/>
    <w:rsid w:val="00B078D6"/>
    <w:rsid w:val="00B1248D"/>
    <w:rsid w:val="00B14709"/>
    <w:rsid w:val="00B23437"/>
    <w:rsid w:val="00B2377B"/>
    <w:rsid w:val="00B25B30"/>
    <w:rsid w:val="00B2743D"/>
    <w:rsid w:val="00B3015C"/>
    <w:rsid w:val="00B344D8"/>
    <w:rsid w:val="00B40E87"/>
    <w:rsid w:val="00B567D1"/>
    <w:rsid w:val="00B7080E"/>
    <w:rsid w:val="00B73B4C"/>
    <w:rsid w:val="00B73F75"/>
    <w:rsid w:val="00B75EB4"/>
    <w:rsid w:val="00B8483E"/>
    <w:rsid w:val="00B8699F"/>
    <w:rsid w:val="00B92C02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71D0"/>
    <w:rsid w:val="00BD363B"/>
    <w:rsid w:val="00BE2DCA"/>
    <w:rsid w:val="00BF4999"/>
    <w:rsid w:val="00BF7C9D"/>
    <w:rsid w:val="00C01E8C"/>
    <w:rsid w:val="00C02DF6"/>
    <w:rsid w:val="00C03E01"/>
    <w:rsid w:val="00C05156"/>
    <w:rsid w:val="00C072D4"/>
    <w:rsid w:val="00C1261D"/>
    <w:rsid w:val="00C149CB"/>
    <w:rsid w:val="00C23582"/>
    <w:rsid w:val="00C26EEC"/>
    <w:rsid w:val="00C2724D"/>
    <w:rsid w:val="00C27CA9"/>
    <w:rsid w:val="00C317E7"/>
    <w:rsid w:val="00C3252A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049"/>
    <w:rsid w:val="00C715CA"/>
    <w:rsid w:val="00C7495D"/>
    <w:rsid w:val="00C77CE9"/>
    <w:rsid w:val="00C93981"/>
    <w:rsid w:val="00C966FA"/>
    <w:rsid w:val="00C97A5E"/>
    <w:rsid w:val="00CA0968"/>
    <w:rsid w:val="00CA168E"/>
    <w:rsid w:val="00CB0647"/>
    <w:rsid w:val="00CB4236"/>
    <w:rsid w:val="00CC72A4"/>
    <w:rsid w:val="00CD3153"/>
    <w:rsid w:val="00CE616B"/>
    <w:rsid w:val="00CF034C"/>
    <w:rsid w:val="00CF6810"/>
    <w:rsid w:val="00D06117"/>
    <w:rsid w:val="00D132F0"/>
    <w:rsid w:val="00D14EF6"/>
    <w:rsid w:val="00D173F7"/>
    <w:rsid w:val="00D21FAC"/>
    <w:rsid w:val="00D31CC8"/>
    <w:rsid w:val="00D32678"/>
    <w:rsid w:val="00D521C1"/>
    <w:rsid w:val="00D6345B"/>
    <w:rsid w:val="00D71F40"/>
    <w:rsid w:val="00D77416"/>
    <w:rsid w:val="00D80FC6"/>
    <w:rsid w:val="00D855EA"/>
    <w:rsid w:val="00D94917"/>
    <w:rsid w:val="00D97A99"/>
    <w:rsid w:val="00DA74F3"/>
    <w:rsid w:val="00DB69F3"/>
    <w:rsid w:val="00DC3655"/>
    <w:rsid w:val="00DC4907"/>
    <w:rsid w:val="00DC6157"/>
    <w:rsid w:val="00DD017C"/>
    <w:rsid w:val="00DD397A"/>
    <w:rsid w:val="00DD58B7"/>
    <w:rsid w:val="00DD6699"/>
    <w:rsid w:val="00DE3168"/>
    <w:rsid w:val="00DE488D"/>
    <w:rsid w:val="00DF72B0"/>
    <w:rsid w:val="00E007C5"/>
    <w:rsid w:val="00E00DBF"/>
    <w:rsid w:val="00E010B7"/>
    <w:rsid w:val="00E0213F"/>
    <w:rsid w:val="00E032E4"/>
    <w:rsid w:val="00E033E0"/>
    <w:rsid w:val="00E047AE"/>
    <w:rsid w:val="00E1026B"/>
    <w:rsid w:val="00E13CB2"/>
    <w:rsid w:val="00E20C37"/>
    <w:rsid w:val="00E26370"/>
    <w:rsid w:val="00E418DE"/>
    <w:rsid w:val="00E444B6"/>
    <w:rsid w:val="00E52C57"/>
    <w:rsid w:val="00E55790"/>
    <w:rsid w:val="00E57E7D"/>
    <w:rsid w:val="00E64D17"/>
    <w:rsid w:val="00E70153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F07C92"/>
    <w:rsid w:val="00F12869"/>
    <w:rsid w:val="00F138AB"/>
    <w:rsid w:val="00F14B43"/>
    <w:rsid w:val="00F1611A"/>
    <w:rsid w:val="00F203C7"/>
    <w:rsid w:val="00F215E2"/>
    <w:rsid w:val="00F21E3F"/>
    <w:rsid w:val="00F2466C"/>
    <w:rsid w:val="00F26AF3"/>
    <w:rsid w:val="00F41A27"/>
    <w:rsid w:val="00F4338D"/>
    <w:rsid w:val="00F436EF"/>
    <w:rsid w:val="00F440D3"/>
    <w:rsid w:val="00F446AC"/>
    <w:rsid w:val="00F46EAF"/>
    <w:rsid w:val="00F47CDC"/>
    <w:rsid w:val="00F5774F"/>
    <w:rsid w:val="00F62688"/>
    <w:rsid w:val="00F67D73"/>
    <w:rsid w:val="00F70C9B"/>
    <w:rsid w:val="00F76BE5"/>
    <w:rsid w:val="00F83D11"/>
    <w:rsid w:val="00F85140"/>
    <w:rsid w:val="00F921F1"/>
    <w:rsid w:val="00FA0460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E64D1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46146"/>
    <w:pPr>
      <w:ind w:left="720"/>
      <w:contextualSpacing/>
    </w:pPr>
  </w:style>
  <w:style w:type="character" w:customStyle="1" w:styleId="ui-provider">
    <w:name w:val="ui-provider"/>
    <w:basedOn w:val="DefaultParagraphFont"/>
    <w:rsid w:val="006B28DF"/>
  </w:style>
  <w:style w:type="paragraph" w:styleId="Revision">
    <w:name w:val="Revision"/>
    <w:hidden/>
    <w:uiPriority w:val="99"/>
    <w:semiHidden/>
    <w:rsid w:val="00321CF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321C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1CF4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321CF4"/>
    <w:rPr>
      <w:rFonts w:ascii="Arial" w:hAnsi="Arial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4A719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styleId="Emphasis">
    <w:name w:val="Emphasis"/>
    <w:qFormat/>
    <w:rsid w:val="004A7193"/>
    <w:rPr>
      <w:i/>
      <w:iCs/>
    </w:rPr>
  </w:style>
  <w:style w:type="character" w:customStyle="1" w:styleId="cf01">
    <w:name w:val="cf01"/>
    <w:basedOn w:val="DefaultParagraphFont"/>
    <w:rsid w:val="009934FF"/>
  </w:style>
  <w:style w:type="paragraph" w:styleId="BalloonText">
    <w:name w:val="Balloon Text"/>
    <w:basedOn w:val="Normal"/>
    <w:link w:val="BalloonTextChar"/>
    <w:semiHidden/>
    <w:unhideWhenUsed/>
    <w:rsid w:val="0095795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5795F"/>
    <w:rPr>
      <w:color w:val="000000"/>
      <w:sz w:val="18"/>
      <w:szCs w:val="18"/>
      <w:lang w:eastAsia="ja-JP"/>
    </w:rPr>
  </w:style>
  <w:style w:type="character" w:customStyle="1" w:styleId="HeaderChar">
    <w:name w:val="Header Char"/>
    <w:link w:val="Header"/>
    <w:rsid w:val="00232590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42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80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598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457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00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47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206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04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12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109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33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23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8493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15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04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7A823-A925-4918-9566-635E3D555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1214</cp:lastModifiedBy>
  <cp:revision>6</cp:revision>
  <cp:lastPrinted>2000-02-29T11:31:00Z</cp:lastPrinted>
  <dcterms:created xsi:type="dcterms:W3CDTF">2023-12-14T10:10:00Z</dcterms:created>
  <dcterms:modified xsi:type="dcterms:W3CDTF">2023-12-15T07:29:00Z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CWM2e369a04ecab44409fc50b3e57339976">
    <vt:lpwstr>CWMRIVLGA9ngerAF3L12Sy6SLZwmdKs/2EbksJmux8IDtsI/qu3KzhWTgZz3+lSotT3BVizF3eDtFIuJn6uL9kuzg==</vt:lpwstr>
  </property>
  <property fmtid="{D5CDD505-2E9C-101B-9397-08002B2CF9AE}" pid="13" name="_2015_ms_pID_725343">
    <vt:lpwstr>(3)ik3dMR/7+zFLKMX/pgH1c2O6+EJvDXKcWDi3rxwqIuRCfStiL5D3r18wj0SSE5ZMpMuufRvO
5mBVKp0Q+aDvJC0q+DayXQ5gehNSJLhDVxZpI1D4LyEaWBQ4BNkhI/bX6VtsyXukiQb7ZoPs
y5SExeZvVk46mbHeXmgdOv3Ug52jGnhVWxa2FxWaqrh4EztQScempOhGTVgvHyWcZIF/ViZR
+BsKAW4aOfdYPi+RgE</vt:lpwstr>
  </property>
  <property fmtid="{D5CDD505-2E9C-101B-9397-08002B2CF9AE}" pid="14" name="_2015_ms_pID_7253431">
    <vt:lpwstr>RvuzvCSOJV6py4XjM5YcLpetp5FFAThFG+8ubLXfuz8/D4nOYh9kpW
bvMQPj/EBSnQfcUhqBiqgfsNddE63kYN31BvmGKbGVRT3NGFQZM6dxEGOAKagd5JIRl5UgOH
VrjP6U6FLtmSkktiNUnCzaaYsce7wXTRDFvXGZHi6kBJ6TluwjcfdSyiih5DNcVFHOwUDnRj
h9Y+jFRz/k0bZo0WBQBB+vunhdUi7oruqr+k</vt:lpwstr>
  </property>
  <property fmtid="{D5CDD505-2E9C-101B-9397-08002B2CF9AE}" pid="15" name="_2015_ms_pID_7253432">
    <vt:lpwstr>UdaeuuZmDMXmuzDbBS4iScg=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1702546406</vt:lpwstr>
  </property>
</Properties>
</file>